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BN-2025-03728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Elsa-Brandström-/Paulusschule Neubau -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Elsa-brandström-/Paulusschule Neubau -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